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6BD" w:rsidRDefault="001156BD" w:rsidP="001A4D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1561"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АДМИНИСТРАЦИЯ </w:t>
      </w:r>
      <w:r>
        <w:rPr>
          <w:rFonts w:ascii="Times New Roman" w:hAnsi="Times New Roman"/>
          <w:b/>
          <w:sz w:val="28"/>
          <w:szCs w:val="28"/>
          <w:lang w:eastAsia="ru-RU"/>
        </w:rPr>
        <w:t>ТАТАРСКОГО СЕЛЬСОВЕТА</w:t>
      </w:r>
    </w:p>
    <w:p w:rsidR="001156BD" w:rsidRDefault="001156BD" w:rsidP="001A4D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156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ЧЕРЕПАНОВСКОГО</w:t>
      </w:r>
      <w:r w:rsidRPr="00771561">
        <w:rPr>
          <w:rFonts w:ascii="Times New Roman" w:hAnsi="Times New Roman"/>
          <w:b/>
          <w:sz w:val="28"/>
          <w:szCs w:val="28"/>
          <w:lang w:eastAsia="ru-RU"/>
        </w:rPr>
        <w:t xml:space="preserve"> РАЙОНА</w:t>
      </w:r>
    </w:p>
    <w:p w:rsidR="001156BD" w:rsidRDefault="001156BD" w:rsidP="001A4D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1156BD" w:rsidRPr="00771561" w:rsidRDefault="001156BD" w:rsidP="001A4D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156BD" w:rsidRPr="00771561" w:rsidRDefault="001156BD" w:rsidP="001A4D6C">
      <w:pPr>
        <w:spacing w:after="0" w:line="240" w:lineRule="auto"/>
        <w:ind w:firstLine="567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1156BD" w:rsidRPr="0047512D" w:rsidRDefault="001156BD" w:rsidP="001A4D6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7512D">
        <w:rPr>
          <w:rFonts w:ascii="Times New Roman" w:hAnsi="Times New Roman"/>
          <w:sz w:val="28"/>
          <w:szCs w:val="28"/>
          <w:lang w:eastAsia="ru-RU"/>
        </w:rPr>
        <w:t>ПОСТАНОВЛЕНИЕ</w:t>
      </w:r>
    </w:p>
    <w:p w:rsidR="001156BD" w:rsidRDefault="001156BD" w:rsidP="001A4D6C">
      <w:pPr>
        <w:tabs>
          <w:tab w:val="left" w:pos="4536"/>
          <w:tab w:val="left" w:pos="765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71561">
        <w:rPr>
          <w:rFonts w:ascii="Times New Roman" w:hAnsi="Times New Roman"/>
          <w:sz w:val="28"/>
          <w:szCs w:val="28"/>
          <w:lang w:eastAsia="ru-RU"/>
        </w:rPr>
        <w:t xml:space="preserve">         </w:t>
      </w:r>
    </w:p>
    <w:p w:rsidR="001156BD" w:rsidRPr="00771561" w:rsidRDefault="001156BD" w:rsidP="001A4D6C">
      <w:pPr>
        <w:tabs>
          <w:tab w:val="left" w:pos="4536"/>
          <w:tab w:val="left" w:pos="765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07.02.2019г   № 10</w:t>
      </w:r>
    </w:p>
    <w:p w:rsidR="001156BD" w:rsidRPr="00771561" w:rsidRDefault="001156BD" w:rsidP="001A4D6C">
      <w:pPr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bCs/>
          <w:kern w:val="28"/>
          <w:sz w:val="28"/>
          <w:szCs w:val="28"/>
          <w:lang w:eastAsia="ru-RU"/>
        </w:rPr>
      </w:pPr>
    </w:p>
    <w:p w:rsidR="001156BD" w:rsidRPr="00771561" w:rsidRDefault="001156BD" w:rsidP="001A4D6C">
      <w:pPr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bCs/>
          <w:kern w:val="28"/>
          <w:sz w:val="28"/>
          <w:szCs w:val="28"/>
          <w:lang w:eastAsia="ru-RU"/>
        </w:rPr>
      </w:pPr>
    </w:p>
    <w:p w:rsidR="001156BD" w:rsidRPr="0047512D" w:rsidRDefault="001156BD" w:rsidP="004751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</w:t>
      </w:r>
      <w:r w:rsidRPr="0047512D">
        <w:rPr>
          <w:rFonts w:ascii="Times New Roman" w:hAnsi="Times New Roman"/>
          <w:bCs/>
          <w:sz w:val="28"/>
          <w:szCs w:val="28"/>
          <w:lang w:eastAsia="ru-RU"/>
        </w:rPr>
        <w:t>О мерах по обеспечению безопасности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7512D">
        <w:rPr>
          <w:rFonts w:ascii="Times New Roman" w:hAnsi="Times New Roman"/>
          <w:bCs/>
          <w:sz w:val="28"/>
          <w:szCs w:val="28"/>
          <w:lang w:eastAsia="ru-RU"/>
        </w:rPr>
        <w:t>на детских игровых площадках и</w:t>
      </w:r>
    </w:p>
    <w:p w:rsidR="001156BD" w:rsidRPr="0047512D" w:rsidRDefault="001156BD" w:rsidP="004751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512D">
        <w:rPr>
          <w:rFonts w:ascii="Times New Roman" w:hAnsi="Times New Roman"/>
          <w:bCs/>
          <w:sz w:val="28"/>
          <w:szCs w:val="28"/>
          <w:lang w:eastAsia="ru-RU"/>
        </w:rPr>
        <w:t>назначении ответственных за осмотр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7512D">
        <w:rPr>
          <w:rFonts w:ascii="Times New Roman" w:hAnsi="Times New Roman"/>
          <w:bCs/>
          <w:sz w:val="28"/>
          <w:szCs w:val="28"/>
          <w:lang w:eastAsia="ru-RU"/>
        </w:rPr>
        <w:t>детских игровых площадок, расположенных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7512D">
        <w:rPr>
          <w:rFonts w:ascii="Times New Roman" w:hAnsi="Times New Roman"/>
          <w:bCs/>
          <w:sz w:val="28"/>
          <w:szCs w:val="28"/>
          <w:lang w:eastAsia="ru-RU"/>
        </w:rPr>
        <w:t xml:space="preserve">на территории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Татарского сельсовета Черепановского </w:t>
      </w:r>
      <w:r w:rsidRPr="0047512D">
        <w:rPr>
          <w:rFonts w:ascii="Times New Roman" w:hAnsi="Times New Roman"/>
          <w:bCs/>
          <w:sz w:val="28"/>
          <w:szCs w:val="28"/>
          <w:lang w:eastAsia="ru-RU"/>
        </w:rPr>
        <w:t>района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Новосибирской области </w:t>
      </w:r>
    </w:p>
    <w:p w:rsidR="001156BD" w:rsidRPr="0047512D" w:rsidRDefault="001156BD" w:rsidP="0047512D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kern w:val="28"/>
          <w:sz w:val="28"/>
          <w:szCs w:val="28"/>
          <w:lang w:eastAsia="ru-RU"/>
        </w:rPr>
      </w:pPr>
    </w:p>
    <w:p w:rsidR="001156BD" w:rsidRPr="00771561" w:rsidRDefault="001156BD" w:rsidP="001A4D6C">
      <w:pPr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bCs/>
          <w:kern w:val="28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В соответствии с Федеральным законом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021F3">
        <w:rPr>
          <w:rFonts w:ascii="Times New Roman" w:hAnsi="Times New Roman"/>
          <w:sz w:val="28"/>
          <w:szCs w:val="28"/>
          <w:lang w:eastAsia="ru-RU"/>
        </w:rPr>
        <w:t>№ 131-ФЗ от 6</w:t>
      </w:r>
      <w:r>
        <w:rPr>
          <w:rFonts w:ascii="Times New Roman" w:hAnsi="Times New Roman"/>
          <w:sz w:val="28"/>
          <w:szCs w:val="28"/>
          <w:lang w:eastAsia="ru-RU"/>
        </w:rPr>
        <w:t xml:space="preserve"> октября </w:t>
      </w:r>
      <w:r w:rsidRPr="00A021F3">
        <w:rPr>
          <w:rFonts w:ascii="Times New Roman" w:hAnsi="Times New Roman"/>
          <w:sz w:val="28"/>
          <w:szCs w:val="28"/>
          <w:lang w:eastAsia="ru-RU"/>
        </w:rPr>
        <w:t>2003г</w:t>
      </w:r>
      <w:r>
        <w:rPr>
          <w:rFonts w:ascii="Times New Roman" w:hAnsi="Times New Roman"/>
          <w:sz w:val="28"/>
          <w:szCs w:val="28"/>
          <w:lang w:eastAsia="ru-RU"/>
        </w:rPr>
        <w:t>ода</w:t>
      </w:r>
      <w:r w:rsidRPr="00A021F3">
        <w:rPr>
          <w:rFonts w:ascii="Times New Roman" w:hAnsi="Times New Roman"/>
          <w:sz w:val="28"/>
          <w:szCs w:val="28"/>
          <w:lang w:eastAsia="ru-RU"/>
        </w:rPr>
        <w:t xml:space="preserve"> «Об общих принципах организации местного самоуправления в Российской Федерации», руководствуясь ГОСТ Р 52301-2013 «Оборудование и покрытия детских игровых площадок. Безопасность при эксплуатации. Общие требования», Уставом </w:t>
      </w:r>
      <w:r>
        <w:rPr>
          <w:rFonts w:ascii="Times New Roman" w:hAnsi="Times New Roman"/>
          <w:sz w:val="28"/>
          <w:szCs w:val="28"/>
          <w:lang w:eastAsia="ru-RU"/>
        </w:rPr>
        <w:t>Татарского</w:t>
      </w:r>
      <w:r w:rsidRPr="00771561">
        <w:rPr>
          <w:rFonts w:ascii="Times New Roman" w:hAnsi="Times New Roman"/>
          <w:sz w:val="28"/>
          <w:szCs w:val="28"/>
          <w:lang w:eastAsia="ru-RU"/>
        </w:rPr>
        <w:t xml:space="preserve"> сельс</w:t>
      </w:r>
      <w:r>
        <w:rPr>
          <w:rFonts w:ascii="Times New Roman" w:hAnsi="Times New Roman"/>
          <w:sz w:val="28"/>
          <w:szCs w:val="28"/>
          <w:lang w:eastAsia="ru-RU"/>
        </w:rPr>
        <w:t>овета</w:t>
      </w:r>
      <w:r w:rsidRPr="0077156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Черепановского</w:t>
      </w:r>
      <w:r w:rsidRPr="00771561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</w:t>
      </w:r>
      <w:r w:rsidRPr="00A021F3">
        <w:rPr>
          <w:rFonts w:ascii="Times New Roman" w:hAnsi="Times New Roman"/>
          <w:sz w:val="28"/>
          <w:szCs w:val="28"/>
          <w:lang w:eastAsia="ru-RU"/>
        </w:rPr>
        <w:t>, а также в целях предупреждения травматизма несовершеннолетни</w:t>
      </w:r>
      <w:r w:rsidRPr="00771561">
        <w:rPr>
          <w:rFonts w:ascii="Times New Roman" w:hAnsi="Times New Roman"/>
          <w:sz w:val="28"/>
          <w:szCs w:val="28"/>
          <w:lang w:eastAsia="ru-RU"/>
        </w:rPr>
        <w:t>х на детских игровых площадках,</w:t>
      </w:r>
    </w:p>
    <w:p w:rsidR="001156BD" w:rsidRPr="00771561" w:rsidRDefault="001156BD" w:rsidP="001A4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ПОСТАНОВЛЯЮ</w:t>
      </w:r>
      <w:r w:rsidRPr="00771561">
        <w:rPr>
          <w:rFonts w:ascii="Times New Roman" w:hAnsi="Times New Roman"/>
          <w:sz w:val="28"/>
          <w:szCs w:val="28"/>
          <w:lang w:eastAsia="ru-RU"/>
        </w:rPr>
        <w:t>:</w:t>
      </w:r>
    </w:p>
    <w:p w:rsidR="001156BD" w:rsidRPr="00A021F3" w:rsidRDefault="001156BD" w:rsidP="001A4D6C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Утвердить формы:</w:t>
      </w:r>
    </w:p>
    <w:p w:rsidR="001156BD" w:rsidRPr="00A021F3" w:rsidRDefault="001156BD" w:rsidP="001A4D6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 xml:space="preserve">1.1. паспорта детских игровых площадок, расположенных на территории </w:t>
      </w:r>
      <w:r>
        <w:rPr>
          <w:rFonts w:ascii="Times New Roman" w:hAnsi="Times New Roman"/>
          <w:sz w:val="28"/>
          <w:szCs w:val="28"/>
          <w:lang w:eastAsia="ru-RU"/>
        </w:rPr>
        <w:t>Татарского сельсовета Черепановского  района Новосибирской области (приложение 1);</w:t>
      </w:r>
    </w:p>
    <w:p w:rsidR="001156BD" w:rsidRPr="00A021F3" w:rsidRDefault="001156BD" w:rsidP="006C3D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1.2. журнала результатов контроля за техническим состоянием оборудования детских игровых площадок (приложение 2</w:t>
      </w:r>
      <w:r>
        <w:rPr>
          <w:rFonts w:ascii="Times New Roman" w:hAnsi="Times New Roman"/>
          <w:sz w:val="28"/>
          <w:szCs w:val="28"/>
          <w:lang w:eastAsia="ru-RU"/>
        </w:rPr>
        <w:t>);</w:t>
      </w:r>
    </w:p>
    <w:p w:rsidR="001156BD" w:rsidRPr="00A021F3" w:rsidRDefault="001156BD" w:rsidP="001A4D6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 xml:space="preserve">1.3. журналов регулярного визуального, функционального и ежегодного основного осмотров оборудования детских </w:t>
      </w:r>
      <w:r>
        <w:rPr>
          <w:rFonts w:ascii="Times New Roman" w:hAnsi="Times New Roman"/>
          <w:sz w:val="28"/>
          <w:szCs w:val="28"/>
          <w:lang w:eastAsia="ru-RU"/>
        </w:rPr>
        <w:t>игровых площадок (приложение 3);</w:t>
      </w:r>
    </w:p>
    <w:p w:rsidR="001156BD" w:rsidRDefault="001156BD" w:rsidP="001A4D6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 xml:space="preserve">1.4. акта осмотра и проверки оборудования детских </w:t>
      </w:r>
      <w:r>
        <w:rPr>
          <w:rFonts w:ascii="Times New Roman" w:hAnsi="Times New Roman"/>
          <w:sz w:val="28"/>
          <w:szCs w:val="28"/>
          <w:lang w:eastAsia="ru-RU"/>
        </w:rPr>
        <w:t>игровых площадок (приложение 4);</w:t>
      </w:r>
    </w:p>
    <w:p w:rsidR="001156BD" w:rsidRPr="00A021F3" w:rsidRDefault="001156BD" w:rsidP="001A4D6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Установить периодичность проведения осмотров детских площадок и игрового оборудования:</w:t>
      </w:r>
    </w:p>
    <w:p w:rsidR="001156BD" w:rsidRPr="00A021F3" w:rsidRDefault="001156BD" w:rsidP="006800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2.1. регулярный визуальный осмотр од</w:t>
      </w:r>
      <w:r>
        <w:rPr>
          <w:rFonts w:ascii="Times New Roman" w:hAnsi="Times New Roman"/>
          <w:sz w:val="28"/>
          <w:szCs w:val="28"/>
          <w:lang w:eastAsia="ru-RU"/>
        </w:rPr>
        <w:t>ин раз в неделю (понедельник, пятница);</w:t>
      </w:r>
    </w:p>
    <w:p w:rsidR="001156BD" w:rsidRPr="00A021F3" w:rsidRDefault="001156BD" w:rsidP="001A4D6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2.2. функциональный осм</w:t>
      </w:r>
      <w:r>
        <w:rPr>
          <w:rFonts w:ascii="Times New Roman" w:hAnsi="Times New Roman"/>
          <w:sz w:val="28"/>
          <w:szCs w:val="28"/>
          <w:lang w:eastAsia="ru-RU"/>
        </w:rPr>
        <w:t>отр один раз в 1-3</w:t>
      </w:r>
      <w:r w:rsidRPr="00A021F3">
        <w:rPr>
          <w:rFonts w:ascii="Times New Roman" w:hAnsi="Times New Roman"/>
          <w:sz w:val="28"/>
          <w:szCs w:val="28"/>
          <w:lang w:eastAsia="ru-RU"/>
        </w:rPr>
        <w:t xml:space="preserve"> месяца</w:t>
      </w:r>
      <w:r>
        <w:rPr>
          <w:rFonts w:ascii="Times New Roman" w:hAnsi="Times New Roman"/>
          <w:sz w:val="28"/>
          <w:szCs w:val="28"/>
          <w:lang w:eastAsia="ru-RU"/>
        </w:rPr>
        <w:t xml:space="preserve"> в соответствии с инструкцией изготовителя</w:t>
      </w:r>
      <w:r w:rsidRPr="00A021F3">
        <w:rPr>
          <w:rFonts w:ascii="Times New Roman" w:hAnsi="Times New Roman"/>
          <w:sz w:val="28"/>
          <w:szCs w:val="28"/>
          <w:lang w:eastAsia="ru-RU"/>
        </w:rPr>
        <w:t>;</w:t>
      </w:r>
    </w:p>
    <w:p w:rsidR="001156BD" w:rsidRPr="00A021F3" w:rsidRDefault="001156BD" w:rsidP="001A4D6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2.3. ежегодный основной осмотр один раз в 12 месяцев не позже июня месяца.</w:t>
      </w:r>
    </w:p>
    <w:p w:rsidR="001156BD" w:rsidRDefault="001156BD" w:rsidP="007F411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Ответственным за осмотр детских игровых и спортивных площадок оставляю за собой И.А.Сухан- Глава Татарского сельсовета.</w:t>
      </w:r>
    </w:p>
    <w:p w:rsidR="001156BD" w:rsidRPr="00A021F3" w:rsidRDefault="001156BD" w:rsidP="007A57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Ответственному за ведение журналов осмотр игровых и спортивных </w:t>
      </w:r>
      <w:r w:rsidRPr="00A021F3">
        <w:rPr>
          <w:rFonts w:ascii="Times New Roman" w:hAnsi="Times New Roman"/>
          <w:sz w:val="28"/>
          <w:szCs w:val="28"/>
          <w:lang w:eastAsia="ru-RU"/>
        </w:rPr>
        <w:t>площадок:</w:t>
      </w:r>
    </w:p>
    <w:p w:rsidR="001156BD" w:rsidRPr="00A021F3" w:rsidRDefault="001156BD" w:rsidP="001A4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 xml:space="preserve">4.1 </w:t>
      </w:r>
      <w:r>
        <w:rPr>
          <w:rFonts w:ascii="Times New Roman" w:hAnsi="Times New Roman"/>
          <w:sz w:val="28"/>
          <w:szCs w:val="28"/>
          <w:lang w:eastAsia="ru-RU"/>
        </w:rPr>
        <w:t xml:space="preserve">Вести  журнал </w:t>
      </w:r>
      <w:r w:rsidRPr="00A021F3">
        <w:rPr>
          <w:rFonts w:ascii="Times New Roman" w:hAnsi="Times New Roman"/>
          <w:sz w:val="28"/>
          <w:szCs w:val="28"/>
          <w:lang w:eastAsia="ru-RU"/>
        </w:rPr>
        <w:t>результатов контроля за техническим состоянием оборудования детских игровых площадок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021F3">
        <w:rPr>
          <w:rFonts w:ascii="Times New Roman" w:hAnsi="Times New Roman"/>
          <w:sz w:val="28"/>
          <w:szCs w:val="28"/>
          <w:lang w:eastAsia="ru-RU"/>
        </w:rPr>
        <w:t xml:space="preserve">регулярного визуального, функционального и ежегодного основного осмотров оборудования детских игровых площадок, расположенных на территории </w:t>
      </w:r>
      <w:r>
        <w:rPr>
          <w:rFonts w:ascii="Times New Roman" w:hAnsi="Times New Roman"/>
          <w:sz w:val="28"/>
          <w:szCs w:val="28"/>
          <w:lang w:eastAsia="ru-RU"/>
        </w:rPr>
        <w:t>Татарского сельсовета Черепановского  района</w:t>
      </w:r>
      <w:r w:rsidRPr="00A021F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Pr="00A021F3">
        <w:rPr>
          <w:rFonts w:ascii="Times New Roman" w:hAnsi="Times New Roman"/>
          <w:sz w:val="28"/>
          <w:szCs w:val="28"/>
          <w:lang w:eastAsia="ru-RU"/>
        </w:rPr>
        <w:t>по формам, утвержденным пп.1.3.</w:t>
      </w:r>
      <w:r>
        <w:rPr>
          <w:rFonts w:ascii="Times New Roman" w:hAnsi="Times New Roman"/>
          <w:sz w:val="28"/>
          <w:szCs w:val="28"/>
          <w:lang w:eastAsia="ru-RU"/>
        </w:rPr>
        <w:t>, 1.2</w:t>
      </w:r>
      <w:r w:rsidRPr="00A021F3">
        <w:rPr>
          <w:rFonts w:ascii="Times New Roman" w:hAnsi="Times New Roman"/>
          <w:sz w:val="28"/>
          <w:szCs w:val="28"/>
          <w:lang w:eastAsia="ru-RU"/>
        </w:rPr>
        <w:t xml:space="preserve"> п.1 настоящего постановления;</w:t>
      </w:r>
    </w:p>
    <w:p w:rsidR="001156BD" w:rsidRPr="00A021F3" w:rsidRDefault="001156BD" w:rsidP="001A4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4.2. участвовать в составлении актов функционального и ежегодного основного осмотров по форме, утвержденной п.п. 1.4 п.1 настоящего постановления;</w:t>
      </w:r>
    </w:p>
    <w:p w:rsidR="001156BD" w:rsidRPr="00A021F3" w:rsidRDefault="001156BD" w:rsidP="001A4D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4.3 своевременно принимать меры по ремонту, установке ограждений, запрету эксплуатации или демонтажу оборудования детских игровых площадок, не подлежащих ремонту.</w:t>
      </w:r>
    </w:p>
    <w:p w:rsidR="001156BD" w:rsidRDefault="001156BD" w:rsidP="00C56259">
      <w:pPr>
        <w:pStyle w:val="p9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5. С</w:t>
      </w:r>
      <w:r w:rsidRPr="0008751A">
        <w:rPr>
          <w:sz w:val="28"/>
          <w:szCs w:val="28"/>
        </w:rPr>
        <w:t>пециалисту</w:t>
      </w:r>
      <w:r>
        <w:rPr>
          <w:sz w:val="28"/>
          <w:szCs w:val="28"/>
        </w:rPr>
        <w:t xml:space="preserve"> 2 разряда </w:t>
      </w:r>
      <w:r w:rsidRPr="0008751A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Татарского сельсовета Черепановского</w:t>
      </w:r>
      <w:r w:rsidRPr="0008751A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Новосибирской области И.М.Прониной</w:t>
      </w:r>
      <w:r w:rsidRPr="0008751A">
        <w:rPr>
          <w:sz w:val="28"/>
          <w:szCs w:val="28"/>
        </w:rPr>
        <w:t xml:space="preserve"> разместить настоящее постановление на </w:t>
      </w:r>
      <w:hyperlink r:id="rId5" w:history="1">
        <w:r w:rsidRPr="0008751A">
          <w:rPr>
            <w:sz w:val="28"/>
            <w:szCs w:val="28"/>
          </w:rPr>
          <w:t xml:space="preserve">официальном </w:t>
        </w:r>
      </w:hyperlink>
      <w:r w:rsidRPr="0008751A">
        <w:rPr>
          <w:sz w:val="28"/>
          <w:szCs w:val="28"/>
        </w:rPr>
        <w:t xml:space="preserve">сайте администрации </w:t>
      </w:r>
      <w:r>
        <w:rPr>
          <w:sz w:val="28"/>
          <w:szCs w:val="28"/>
        </w:rPr>
        <w:t>Татарского сельсовета Черепановского</w:t>
      </w:r>
      <w:r w:rsidRPr="0008751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  <w:r w:rsidRPr="0008751A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1156BD" w:rsidRDefault="001156BD" w:rsidP="00C56259">
      <w:pPr>
        <w:pStyle w:val="p8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  <w:bookmarkStart w:id="0" w:name="sub_5"/>
      <w:r>
        <w:rPr>
          <w:color w:val="000000"/>
          <w:sz w:val="28"/>
          <w:szCs w:val="28"/>
        </w:rPr>
        <w:t>6. Контроль за выполнением настоящего постановления оставляю за собой.</w:t>
      </w:r>
      <w:bookmarkEnd w:id="0"/>
    </w:p>
    <w:p w:rsidR="001156BD" w:rsidRPr="00C56259" w:rsidRDefault="001156BD" w:rsidP="00C56259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Pr="001A4D6C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Татарского сельсовета                                                         И.А.Сухан</w:t>
      </w: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Черепановского района</w:t>
      </w: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18"/>
          <w:szCs w:val="18"/>
          <w:lang w:eastAsia="ru-RU"/>
        </w:rPr>
        <w:t>И.М.Пронина</w:t>
      </w:r>
    </w:p>
    <w:p w:rsidR="001156BD" w:rsidRPr="00377189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18"/>
          <w:szCs w:val="18"/>
          <w:lang w:eastAsia="ru-RU"/>
        </w:rPr>
        <w:t>51-225</w:t>
      </w: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E950FA">
      <w:pPr>
        <w:shd w:val="clear" w:color="auto" w:fill="FFFFFF"/>
        <w:spacing w:after="0" w:line="240" w:lineRule="auto"/>
        <w:ind w:firstLine="4820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1" w:name="_GoBack"/>
      <w:bookmarkEnd w:id="1"/>
    </w:p>
    <w:p w:rsidR="001156BD" w:rsidRPr="00377189" w:rsidRDefault="001156BD" w:rsidP="00E950FA">
      <w:pPr>
        <w:shd w:val="clear" w:color="auto" w:fill="FFFFFF"/>
        <w:spacing w:after="0" w:line="240" w:lineRule="auto"/>
        <w:ind w:firstLine="48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77189">
        <w:rPr>
          <w:rFonts w:ascii="Times New Roman" w:hAnsi="Times New Roman"/>
          <w:sz w:val="24"/>
          <w:szCs w:val="24"/>
          <w:lang w:eastAsia="ru-RU"/>
        </w:rPr>
        <w:t>Приложение № 1</w:t>
      </w:r>
    </w:p>
    <w:p w:rsidR="001156BD" w:rsidRPr="00377189" w:rsidRDefault="001156BD" w:rsidP="00E950FA">
      <w:pPr>
        <w:shd w:val="clear" w:color="auto" w:fill="FFFFFF"/>
        <w:spacing w:after="0" w:line="240" w:lineRule="auto"/>
        <w:ind w:firstLine="48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77189">
        <w:rPr>
          <w:rFonts w:ascii="Times New Roman" w:hAnsi="Times New Roman"/>
          <w:sz w:val="24"/>
          <w:szCs w:val="24"/>
          <w:lang w:eastAsia="ru-RU"/>
        </w:rPr>
        <w:t>к постановлению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77189">
        <w:rPr>
          <w:rFonts w:ascii="Times New Roman" w:hAnsi="Times New Roman"/>
          <w:sz w:val="24"/>
          <w:szCs w:val="24"/>
          <w:lang w:eastAsia="ru-RU"/>
        </w:rPr>
        <w:t>администрации</w:t>
      </w:r>
    </w:p>
    <w:p w:rsidR="001156BD" w:rsidRDefault="001156BD" w:rsidP="00E950FA">
      <w:pPr>
        <w:shd w:val="clear" w:color="auto" w:fill="FFFFFF"/>
        <w:spacing w:after="0" w:line="240" w:lineRule="auto"/>
        <w:ind w:firstLine="482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Татарского сельсовета</w:t>
      </w:r>
    </w:p>
    <w:p w:rsidR="001156BD" w:rsidRDefault="001156BD" w:rsidP="00E950FA">
      <w:pPr>
        <w:shd w:val="clear" w:color="auto" w:fill="FFFFFF"/>
        <w:spacing w:after="0" w:line="240" w:lineRule="auto"/>
        <w:ind w:firstLine="482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Черепановского</w:t>
      </w:r>
      <w:r w:rsidRPr="00377189">
        <w:rPr>
          <w:rFonts w:ascii="Times New Roman" w:hAnsi="Times New Roman"/>
          <w:sz w:val="24"/>
          <w:szCs w:val="24"/>
          <w:lang w:eastAsia="ru-RU"/>
        </w:rPr>
        <w:t xml:space="preserve"> района</w:t>
      </w:r>
    </w:p>
    <w:p w:rsidR="001156BD" w:rsidRPr="00377189" w:rsidRDefault="001156BD" w:rsidP="00E950FA">
      <w:pPr>
        <w:shd w:val="clear" w:color="auto" w:fill="FFFFFF"/>
        <w:spacing w:after="0" w:line="240" w:lineRule="auto"/>
        <w:ind w:firstLine="482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1156BD" w:rsidRPr="00377189" w:rsidRDefault="001156BD" w:rsidP="00E950FA">
      <w:pPr>
        <w:shd w:val="clear" w:color="auto" w:fill="FFFFFF"/>
        <w:spacing w:after="0" w:line="240" w:lineRule="auto"/>
        <w:ind w:firstLine="48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77189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>07.02.2019г</w:t>
      </w:r>
      <w:r w:rsidRPr="00377189">
        <w:rPr>
          <w:rFonts w:ascii="Times New Roman" w:hAnsi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/>
          <w:sz w:val="24"/>
          <w:szCs w:val="24"/>
          <w:lang w:eastAsia="ru-RU"/>
        </w:rPr>
        <w:t>10</w:t>
      </w:r>
    </w:p>
    <w:p w:rsidR="001156BD" w:rsidRPr="000A7066" w:rsidRDefault="001156BD" w:rsidP="00E950FA">
      <w:pPr>
        <w:shd w:val="clear" w:color="auto" w:fill="FFFFFF"/>
        <w:spacing w:after="0" w:line="240" w:lineRule="auto"/>
        <w:ind w:firstLine="482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156BD" w:rsidRPr="000A7066" w:rsidRDefault="001156BD" w:rsidP="00E950FA">
      <w:pPr>
        <w:spacing w:after="0" w:line="240" w:lineRule="auto"/>
        <w:ind w:firstLine="4820"/>
        <w:jc w:val="center"/>
        <w:rPr>
          <w:rFonts w:ascii="Times New Roman" w:hAnsi="Times New Roman"/>
          <w:sz w:val="28"/>
          <w:szCs w:val="28"/>
        </w:rPr>
      </w:pPr>
      <w:r w:rsidRPr="000A7066">
        <w:rPr>
          <w:rFonts w:ascii="Times New Roman" w:hAnsi="Times New Roman"/>
          <w:sz w:val="28"/>
          <w:szCs w:val="28"/>
        </w:rPr>
        <w:t>УТВЕРЖДАЮ</w:t>
      </w:r>
    </w:p>
    <w:p w:rsidR="001156BD" w:rsidRPr="000A7066" w:rsidRDefault="001156BD" w:rsidP="00E950FA">
      <w:pPr>
        <w:spacing w:after="0" w:line="240" w:lineRule="auto"/>
        <w:ind w:firstLine="4820"/>
        <w:jc w:val="center"/>
        <w:rPr>
          <w:rFonts w:ascii="Times New Roman" w:hAnsi="Times New Roman"/>
          <w:sz w:val="28"/>
          <w:szCs w:val="28"/>
        </w:rPr>
      </w:pPr>
      <w:r w:rsidRPr="000A7066">
        <w:rPr>
          <w:rFonts w:ascii="Times New Roman" w:hAnsi="Times New Roman"/>
          <w:sz w:val="28"/>
          <w:szCs w:val="28"/>
        </w:rPr>
        <w:t>Глава _______сельского поселения</w:t>
      </w:r>
    </w:p>
    <w:p w:rsidR="001156BD" w:rsidRPr="000A7066" w:rsidRDefault="001156BD" w:rsidP="00E950FA">
      <w:pPr>
        <w:spacing w:after="0" w:line="240" w:lineRule="auto"/>
        <w:ind w:firstLine="4820"/>
        <w:jc w:val="center"/>
        <w:rPr>
          <w:rFonts w:ascii="Times New Roman" w:hAnsi="Times New Roman"/>
          <w:sz w:val="28"/>
          <w:szCs w:val="28"/>
        </w:rPr>
      </w:pPr>
      <w:r w:rsidRPr="000A7066">
        <w:rPr>
          <w:rFonts w:ascii="Times New Roman" w:hAnsi="Times New Roman"/>
          <w:sz w:val="28"/>
          <w:szCs w:val="28"/>
        </w:rPr>
        <w:t>________________________района</w:t>
      </w:r>
    </w:p>
    <w:p w:rsidR="001156BD" w:rsidRPr="000A7066" w:rsidRDefault="001156BD" w:rsidP="00E950FA">
      <w:pPr>
        <w:spacing w:after="0" w:line="240" w:lineRule="auto"/>
        <w:ind w:firstLine="4820"/>
        <w:jc w:val="center"/>
        <w:rPr>
          <w:rFonts w:ascii="Times New Roman" w:hAnsi="Times New Roman"/>
          <w:sz w:val="28"/>
          <w:szCs w:val="28"/>
        </w:rPr>
      </w:pPr>
      <w:r w:rsidRPr="000A7066">
        <w:rPr>
          <w:rFonts w:ascii="Times New Roman" w:hAnsi="Times New Roman"/>
          <w:sz w:val="28"/>
          <w:szCs w:val="28"/>
        </w:rPr>
        <w:t>__________  ___________________</w:t>
      </w:r>
    </w:p>
    <w:p w:rsidR="001156BD" w:rsidRPr="000A7066" w:rsidRDefault="001156BD" w:rsidP="00E950FA">
      <w:pPr>
        <w:spacing w:after="0" w:line="240" w:lineRule="auto"/>
        <w:ind w:firstLine="4820"/>
        <w:jc w:val="center"/>
        <w:rPr>
          <w:rFonts w:ascii="Times New Roman" w:hAnsi="Times New Roman"/>
          <w:sz w:val="28"/>
          <w:szCs w:val="28"/>
        </w:rPr>
      </w:pPr>
      <w:r w:rsidRPr="000A7066">
        <w:rPr>
          <w:rFonts w:ascii="Times New Roman" w:hAnsi="Times New Roman"/>
          <w:sz w:val="28"/>
          <w:szCs w:val="28"/>
        </w:rPr>
        <w:t>(подпись)                    (Ф.И.О.)</w:t>
      </w:r>
    </w:p>
    <w:p w:rsidR="001156BD" w:rsidRPr="000A7066" w:rsidRDefault="001156BD" w:rsidP="00E950FA">
      <w:pPr>
        <w:spacing w:after="0" w:line="240" w:lineRule="auto"/>
        <w:ind w:firstLine="4820"/>
        <w:jc w:val="center"/>
        <w:rPr>
          <w:rFonts w:ascii="Times New Roman" w:hAnsi="Times New Roman"/>
          <w:sz w:val="28"/>
          <w:szCs w:val="28"/>
        </w:rPr>
      </w:pPr>
      <w:r w:rsidRPr="000A7066">
        <w:rPr>
          <w:rFonts w:ascii="Times New Roman" w:hAnsi="Times New Roman"/>
          <w:sz w:val="28"/>
          <w:szCs w:val="28"/>
        </w:rPr>
        <w:t>«_____» _______________ 20____г.</w:t>
      </w:r>
    </w:p>
    <w:p w:rsidR="001156BD" w:rsidRPr="000A7066" w:rsidRDefault="001156BD" w:rsidP="00E950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56BD" w:rsidRPr="00554437" w:rsidRDefault="001156BD" w:rsidP="005544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b/>
          <w:bCs/>
          <w:sz w:val="28"/>
          <w:szCs w:val="28"/>
        </w:rPr>
        <w:t>ПАСПОРТ</w:t>
      </w:r>
    </w:p>
    <w:p w:rsidR="001156BD" w:rsidRPr="00554437" w:rsidRDefault="001156BD" w:rsidP="005544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56BD" w:rsidRPr="00554437" w:rsidRDefault="001156BD" w:rsidP="005544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</w:t>
      </w:r>
    </w:p>
    <w:p w:rsidR="001156BD" w:rsidRPr="00554437" w:rsidRDefault="001156BD" w:rsidP="005544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</w:t>
      </w:r>
    </w:p>
    <w:p w:rsidR="001156BD" w:rsidRPr="00554437" w:rsidRDefault="001156BD" w:rsidP="005544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(наименование объекта)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1.Сведения общего характера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1.1.Полное наименование объекта ___________________________________________</w:t>
      </w:r>
      <w:r>
        <w:rPr>
          <w:rFonts w:ascii="Times New Roman" w:hAnsi="Times New Roman"/>
          <w:sz w:val="28"/>
          <w:szCs w:val="28"/>
        </w:rPr>
        <w:t>_____________________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1.2.Адрес объекта (наименование населенного пункта, улица, дом) 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1.3.Сведения о лице, ответственного за эксплуатацию объекта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1.5.Номер телефона лица, ответственного за эксплуатацию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 xml:space="preserve">1.6.Год и месяц ввода в эксплуатацию объекта 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1.7.Балансовая стоимость объекта (руб.) ______</w:t>
      </w:r>
      <w:r>
        <w:rPr>
          <w:rFonts w:ascii="Times New Roman" w:hAnsi="Times New Roman"/>
          <w:sz w:val="28"/>
          <w:szCs w:val="28"/>
        </w:rPr>
        <w:t>_________________________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1.8.Общая площадь объекта (кв.м), размеры объе</w:t>
      </w:r>
      <w:r>
        <w:rPr>
          <w:rFonts w:ascii="Times New Roman" w:hAnsi="Times New Roman"/>
          <w:sz w:val="28"/>
          <w:szCs w:val="28"/>
        </w:rPr>
        <w:t>кта ______________________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1.9.Наличие ограждения территории объекта (да/нет), высота (м)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1.10.Материал ограждения объекта (бетон, металл, дерево, пластик и т.д.) 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1.11.Наличие покрытия объекта (да/нет) ________________________</w:t>
      </w:r>
      <w:r>
        <w:rPr>
          <w:rFonts w:ascii="Times New Roman" w:hAnsi="Times New Roman"/>
          <w:sz w:val="28"/>
          <w:szCs w:val="28"/>
        </w:rPr>
        <w:t>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1.12.Материал покрытия объекта (песок, асфальт, бетон, щебень, деревянное покрытие, искусственная трава, резинобитум, декоративная плитка и т. д.) 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_________________________________________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1156BD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 xml:space="preserve">1.13.Наличие электрического освещения объекта </w:t>
      </w:r>
      <w:r>
        <w:rPr>
          <w:rFonts w:ascii="Times New Roman" w:hAnsi="Times New Roman"/>
          <w:sz w:val="28"/>
          <w:szCs w:val="28"/>
        </w:rPr>
        <w:t>(да/нет) 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1.14.Вид электрического освещения объекта (подвесное, прожекторное и др.) 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Pr="00554437">
        <w:rPr>
          <w:rFonts w:ascii="Times New Roman" w:hAnsi="Times New Roman"/>
          <w:sz w:val="28"/>
          <w:szCs w:val="28"/>
        </w:rPr>
        <w:t>________________________________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1.15.Единовременная пропускная способность объекта (нормативная)_____________________________________________________________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1.16. Дополнительные сведения об объекте: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2. Техническая характеристика объекта: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2.1. Наименование оборудования расположенного на объекте.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20"/>
        <w:gridCol w:w="2699"/>
        <w:gridCol w:w="1417"/>
        <w:gridCol w:w="2694"/>
        <w:gridCol w:w="2409"/>
      </w:tblGrid>
      <w:tr w:rsidR="001156BD" w:rsidRPr="00CE742C" w:rsidTr="00526D04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437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437">
              <w:rPr>
                <w:rFonts w:ascii="Times New Roman" w:hAnsi="Times New Roman"/>
                <w:sz w:val="28"/>
                <w:szCs w:val="28"/>
              </w:rPr>
              <w:t>Наименование оборудования (конструктивной формы), расположенных</w:t>
            </w:r>
          </w:p>
          <w:p w:rsidR="001156BD" w:rsidRPr="00554437" w:rsidRDefault="001156BD" w:rsidP="005544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437">
              <w:rPr>
                <w:rFonts w:ascii="Times New Roman" w:hAnsi="Times New Roman"/>
                <w:sz w:val="28"/>
                <w:szCs w:val="28"/>
              </w:rPr>
              <w:t>на объекте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437">
              <w:rPr>
                <w:rFonts w:ascii="Times New Roman" w:hAnsi="Times New Roman"/>
                <w:sz w:val="28"/>
                <w:szCs w:val="28"/>
              </w:rPr>
              <w:t>Марка, год выпуска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437">
              <w:rPr>
                <w:rFonts w:ascii="Times New Roman" w:hAnsi="Times New Roman"/>
                <w:sz w:val="28"/>
                <w:szCs w:val="28"/>
              </w:rPr>
              <w:t>Материал оборудования (конструктивной формы)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437">
              <w:rPr>
                <w:rFonts w:ascii="Times New Roman" w:hAnsi="Times New Roman"/>
                <w:sz w:val="28"/>
                <w:szCs w:val="28"/>
              </w:rPr>
              <w:t>Техническое состояние оборудования (конструктивной формы)</w:t>
            </w:r>
          </w:p>
        </w:tc>
      </w:tr>
      <w:tr w:rsidR="001156BD" w:rsidRPr="00CE742C" w:rsidTr="00526D04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56BD" w:rsidRPr="00CE742C" w:rsidTr="00526D04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56BD" w:rsidRPr="00CE742C" w:rsidTr="00526D04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56BD" w:rsidRPr="00CE742C" w:rsidTr="00526D04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56BD" w:rsidRPr="00CE742C" w:rsidTr="00526D04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6BD" w:rsidRPr="00554437" w:rsidRDefault="001156BD" w:rsidP="005544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2.2. Предназначение эксплуатации объекта.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2.3. Дополнительная информация.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Паспорт объекта составил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Ф.И.О. ______________ Должность _______________ Подпись __________</w:t>
      </w:r>
    </w:p>
    <w:p w:rsidR="001156BD" w:rsidRPr="00554437" w:rsidRDefault="001156BD" w:rsidP="00554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56BD" w:rsidRDefault="001156BD" w:rsidP="00526D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437">
        <w:rPr>
          <w:rFonts w:ascii="Times New Roman" w:hAnsi="Times New Roman"/>
          <w:sz w:val="28"/>
          <w:szCs w:val="28"/>
        </w:rPr>
        <w:t>М.П</w:t>
      </w:r>
      <w:r>
        <w:rPr>
          <w:rFonts w:ascii="Times New Roman" w:hAnsi="Times New Roman"/>
          <w:sz w:val="28"/>
          <w:szCs w:val="28"/>
        </w:rPr>
        <w:t>.</w:t>
      </w:r>
    </w:p>
    <w:p w:rsidR="001156BD" w:rsidRDefault="001156BD" w:rsidP="00526D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56BD" w:rsidRDefault="001156BD" w:rsidP="00526D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56BD" w:rsidRPr="00005D84" w:rsidRDefault="001156BD" w:rsidP="00C35026">
      <w:pPr>
        <w:shd w:val="clear" w:color="auto" w:fill="FFFFFF"/>
        <w:spacing w:after="0" w:line="240" w:lineRule="auto"/>
        <w:ind w:firstLine="510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05D84">
        <w:rPr>
          <w:rFonts w:ascii="Times New Roman" w:hAnsi="Times New Roman"/>
          <w:sz w:val="24"/>
          <w:szCs w:val="24"/>
          <w:lang w:eastAsia="ru-RU"/>
        </w:rPr>
        <w:t>Приложение № 2</w:t>
      </w:r>
    </w:p>
    <w:p w:rsidR="001156BD" w:rsidRDefault="001156BD" w:rsidP="00C35026">
      <w:pPr>
        <w:shd w:val="clear" w:color="auto" w:fill="FFFFFF"/>
        <w:spacing w:after="0" w:line="240" w:lineRule="auto"/>
        <w:ind w:firstLine="5103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</w:t>
      </w:r>
      <w:r w:rsidRPr="00377189">
        <w:rPr>
          <w:rFonts w:ascii="Times New Roman" w:hAnsi="Times New Roman"/>
          <w:sz w:val="24"/>
          <w:szCs w:val="24"/>
          <w:lang w:eastAsia="ru-RU"/>
        </w:rPr>
        <w:t xml:space="preserve"> постановлению администрации</w:t>
      </w:r>
    </w:p>
    <w:p w:rsidR="001156BD" w:rsidRDefault="001156BD" w:rsidP="00C35026">
      <w:pPr>
        <w:shd w:val="clear" w:color="auto" w:fill="FFFFFF"/>
        <w:spacing w:after="0" w:line="240" w:lineRule="auto"/>
        <w:ind w:firstLine="5103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Татарского сельсовета</w:t>
      </w:r>
    </w:p>
    <w:p w:rsidR="001156BD" w:rsidRDefault="001156BD" w:rsidP="00C35026">
      <w:pPr>
        <w:shd w:val="clear" w:color="auto" w:fill="FFFFFF"/>
        <w:spacing w:after="0" w:line="240" w:lineRule="auto"/>
        <w:ind w:firstLine="5103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Черепановского р</w:t>
      </w:r>
      <w:r w:rsidRPr="00377189">
        <w:rPr>
          <w:rFonts w:ascii="Times New Roman" w:hAnsi="Times New Roman"/>
          <w:sz w:val="24"/>
          <w:szCs w:val="24"/>
          <w:lang w:eastAsia="ru-RU"/>
        </w:rPr>
        <w:t>айона</w:t>
      </w:r>
    </w:p>
    <w:p w:rsidR="001156BD" w:rsidRPr="00377189" w:rsidRDefault="001156BD" w:rsidP="00C35026">
      <w:pPr>
        <w:shd w:val="clear" w:color="auto" w:fill="FFFFFF"/>
        <w:spacing w:after="0" w:line="240" w:lineRule="auto"/>
        <w:ind w:firstLine="5103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1156BD" w:rsidRPr="00377189" w:rsidRDefault="001156BD" w:rsidP="00C35026">
      <w:pPr>
        <w:shd w:val="clear" w:color="auto" w:fill="FFFFFF"/>
        <w:spacing w:after="0" w:line="240" w:lineRule="auto"/>
        <w:ind w:firstLine="510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77189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>07.02.2019г</w:t>
      </w:r>
      <w:r w:rsidRPr="00377189">
        <w:rPr>
          <w:rFonts w:ascii="Times New Roman" w:hAnsi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/>
          <w:sz w:val="24"/>
          <w:szCs w:val="24"/>
          <w:lang w:eastAsia="ru-RU"/>
        </w:rPr>
        <w:t>10</w:t>
      </w:r>
    </w:p>
    <w:p w:rsidR="001156BD" w:rsidRDefault="001156BD" w:rsidP="00C35026">
      <w:pPr>
        <w:shd w:val="clear" w:color="auto" w:fill="FFFFFF"/>
        <w:spacing w:after="0" w:line="240" w:lineRule="auto"/>
        <w:ind w:firstLine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156BD" w:rsidRPr="00A021F3" w:rsidRDefault="001156BD" w:rsidP="00C35026">
      <w:pPr>
        <w:shd w:val="clear" w:color="auto" w:fill="FFFFFF"/>
        <w:spacing w:after="0" w:line="240" w:lineRule="auto"/>
        <w:ind w:firstLine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156BD" w:rsidRPr="00A021F3" w:rsidRDefault="001156BD" w:rsidP="001A4D6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ЖУРНАЛ</w:t>
      </w:r>
    </w:p>
    <w:p w:rsidR="001156BD" w:rsidRPr="00A021F3" w:rsidRDefault="001156BD" w:rsidP="001A4D6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результатов контроля за техническим состоянием оборудования</w:t>
      </w:r>
    </w:p>
    <w:p w:rsidR="001156BD" w:rsidRPr="00A021F3" w:rsidRDefault="001156BD" w:rsidP="001A4D6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детских игровых и спортивных площадок</w:t>
      </w:r>
    </w:p>
    <w:p w:rsidR="001156BD" w:rsidRPr="00A021F3" w:rsidRDefault="001156BD" w:rsidP="00C3502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2750"/>
        <w:gridCol w:w="1642"/>
        <w:gridCol w:w="1642"/>
        <w:gridCol w:w="1643"/>
        <w:gridCol w:w="1643"/>
      </w:tblGrid>
      <w:tr w:rsidR="001156BD" w:rsidRPr="00CE742C" w:rsidTr="00CE742C">
        <w:tc>
          <w:tcPr>
            <w:tcW w:w="534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№</w:t>
            </w:r>
          </w:p>
        </w:tc>
        <w:tc>
          <w:tcPr>
            <w:tcW w:w="2750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Наименование оборудования</w:t>
            </w:r>
          </w:p>
        </w:tc>
        <w:tc>
          <w:tcPr>
            <w:tcW w:w="1642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Результат осмотра</w:t>
            </w:r>
          </w:p>
        </w:tc>
        <w:tc>
          <w:tcPr>
            <w:tcW w:w="1642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Выявленный дефект</w:t>
            </w:r>
          </w:p>
        </w:tc>
        <w:tc>
          <w:tcPr>
            <w:tcW w:w="1643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Принятые меры</w:t>
            </w:r>
          </w:p>
        </w:tc>
        <w:tc>
          <w:tcPr>
            <w:tcW w:w="1643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Примечание</w:t>
            </w:r>
          </w:p>
        </w:tc>
      </w:tr>
      <w:tr w:rsidR="001156BD" w:rsidRPr="00CE742C" w:rsidTr="00CE742C">
        <w:tc>
          <w:tcPr>
            <w:tcW w:w="534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742C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50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742C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42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742C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42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742C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43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742C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43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742C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1156BD" w:rsidRPr="00CE742C" w:rsidTr="00CE742C">
        <w:tc>
          <w:tcPr>
            <w:tcW w:w="534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50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2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2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156BD" w:rsidRDefault="001156BD" w:rsidP="00C3502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156BD" w:rsidRPr="00005D84" w:rsidRDefault="001156BD" w:rsidP="003070F8">
      <w:pPr>
        <w:shd w:val="clear" w:color="auto" w:fill="FFFFFF"/>
        <w:spacing w:after="0" w:line="240" w:lineRule="auto"/>
        <w:ind w:firstLine="48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05D84">
        <w:rPr>
          <w:rFonts w:ascii="Times New Roman" w:hAnsi="Times New Roman"/>
          <w:sz w:val="24"/>
          <w:szCs w:val="24"/>
          <w:lang w:eastAsia="ru-RU"/>
        </w:rPr>
        <w:t>Приложение № 3</w:t>
      </w:r>
    </w:p>
    <w:p w:rsidR="001156BD" w:rsidRPr="00005D84" w:rsidRDefault="001156BD" w:rsidP="003070F8">
      <w:pPr>
        <w:shd w:val="clear" w:color="auto" w:fill="FFFFFF"/>
        <w:spacing w:after="0" w:line="240" w:lineRule="auto"/>
        <w:ind w:firstLine="48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05D84">
        <w:rPr>
          <w:rFonts w:ascii="Times New Roman" w:hAnsi="Times New Roman"/>
          <w:sz w:val="24"/>
          <w:szCs w:val="24"/>
          <w:lang w:eastAsia="ru-RU"/>
        </w:rPr>
        <w:t>к постановлению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05D84">
        <w:rPr>
          <w:rFonts w:ascii="Times New Roman" w:hAnsi="Times New Roman"/>
          <w:sz w:val="24"/>
          <w:szCs w:val="24"/>
          <w:lang w:eastAsia="ru-RU"/>
        </w:rPr>
        <w:t>администрации</w:t>
      </w:r>
    </w:p>
    <w:p w:rsidR="001156BD" w:rsidRDefault="001156BD" w:rsidP="003070F8">
      <w:pPr>
        <w:shd w:val="clear" w:color="auto" w:fill="FFFFFF"/>
        <w:spacing w:after="0" w:line="240" w:lineRule="auto"/>
        <w:ind w:firstLine="482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Татарского сельсовета</w:t>
      </w:r>
    </w:p>
    <w:p w:rsidR="001156BD" w:rsidRDefault="001156BD" w:rsidP="003070F8">
      <w:pPr>
        <w:shd w:val="clear" w:color="auto" w:fill="FFFFFF"/>
        <w:spacing w:after="0" w:line="240" w:lineRule="auto"/>
        <w:ind w:firstLine="482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Черепановского</w:t>
      </w:r>
      <w:r w:rsidRPr="00005D84">
        <w:rPr>
          <w:rFonts w:ascii="Times New Roman" w:hAnsi="Times New Roman"/>
          <w:sz w:val="24"/>
          <w:szCs w:val="24"/>
          <w:lang w:eastAsia="ru-RU"/>
        </w:rPr>
        <w:t xml:space="preserve"> района</w:t>
      </w:r>
    </w:p>
    <w:p w:rsidR="001156BD" w:rsidRPr="00005D84" w:rsidRDefault="001156BD" w:rsidP="003070F8">
      <w:pPr>
        <w:shd w:val="clear" w:color="auto" w:fill="FFFFFF"/>
        <w:spacing w:after="0" w:line="240" w:lineRule="auto"/>
        <w:ind w:firstLine="482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1156BD" w:rsidRPr="00005D84" w:rsidRDefault="001156BD" w:rsidP="003070F8">
      <w:pPr>
        <w:shd w:val="clear" w:color="auto" w:fill="FFFFFF"/>
        <w:spacing w:after="0" w:line="240" w:lineRule="auto"/>
        <w:ind w:firstLine="48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05D84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 xml:space="preserve">07.02.2019г </w:t>
      </w:r>
      <w:r w:rsidRPr="00005D84">
        <w:rPr>
          <w:rFonts w:ascii="Times New Roman" w:hAnsi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/>
          <w:sz w:val="24"/>
          <w:szCs w:val="24"/>
          <w:lang w:eastAsia="ru-RU"/>
        </w:rPr>
        <w:t>10</w:t>
      </w:r>
    </w:p>
    <w:p w:rsidR="001156BD" w:rsidRPr="00A021F3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 </w:t>
      </w:r>
    </w:p>
    <w:p w:rsidR="001156BD" w:rsidRPr="00A021F3" w:rsidRDefault="001156BD" w:rsidP="001A4D6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Журнал регулярного визуального осмотра оборудования</w:t>
      </w:r>
    </w:p>
    <w:p w:rsidR="001156BD" w:rsidRPr="00A021F3" w:rsidRDefault="001156BD" w:rsidP="001A4D6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детских игровых площадок</w:t>
      </w:r>
    </w:p>
    <w:p w:rsidR="001156BD" w:rsidRDefault="001156BD" w:rsidP="00C3502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"/>
        <w:gridCol w:w="1547"/>
        <w:gridCol w:w="1231"/>
        <w:gridCol w:w="1689"/>
        <w:gridCol w:w="1552"/>
        <w:gridCol w:w="1582"/>
        <w:gridCol w:w="1755"/>
      </w:tblGrid>
      <w:tr w:rsidR="001156BD" w:rsidRPr="00CE742C" w:rsidTr="00CE742C">
        <w:tc>
          <w:tcPr>
            <w:tcW w:w="392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E742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422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Дата осмотра</w:t>
            </w:r>
          </w:p>
        </w:tc>
        <w:tc>
          <w:tcPr>
            <w:tcW w:w="1408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Адреса объектов</w:t>
            </w:r>
          </w:p>
        </w:tc>
        <w:tc>
          <w:tcPr>
            <w:tcW w:w="1408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Наименование детского игрового оборудования</w:t>
            </w:r>
          </w:p>
        </w:tc>
        <w:tc>
          <w:tcPr>
            <w:tcW w:w="1408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Результат осмотра (оценка технического состояния)</w:t>
            </w:r>
          </w:p>
        </w:tc>
        <w:tc>
          <w:tcPr>
            <w:tcW w:w="1408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Предложения по устранению дефекта</w:t>
            </w:r>
          </w:p>
        </w:tc>
        <w:tc>
          <w:tcPr>
            <w:tcW w:w="1408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Подпись ответственного лица</w:t>
            </w:r>
          </w:p>
        </w:tc>
      </w:tr>
      <w:tr w:rsidR="001156BD" w:rsidRPr="00CE742C" w:rsidTr="00CE742C">
        <w:tc>
          <w:tcPr>
            <w:tcW w:w="392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156BD" w:rsidRPr="00CE742C" w:rsidTr="00CE742C">
        <w:tc>
          <w:tcPr>
            <w:tcW w:w="392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156BD" w:rsidRDefault="001156BD" w:rsidP="00C3502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C3502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Pr="00A021F3" w:rsidRDefault="001156BD" w:rsidP="00C3502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Журнал регулярного функционального осмотра оборудования</w:t>
      </w:r>
    </w:p>
    <w:p w:rsidR="001156BD" w:rsidRPr="00A021F3" w:rsidRDefault="001156BD" w:rsidP="00C3502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детских игровых площадок</w:t>
      </w:r>
    </w:p>
    <w:p w:rsidR="001156BD" w:rsidRDefault="001156BD" w:rsidP="001A4D6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134"/>
        <w:gridCol w:w="1134"/>
        <w:gridCol w:w="1701"/>
        <w:gridCol w:w="1701"/>
        <w:gridCol w:w="1895"/>
        <w:gridCol w:w="1755"/>
      </w:tblGrid>
      <w:tr w:rsidR="001156BD" w:rsidRPr="00CE742C" w:rsidTr="00CE742C">
        <w:tc>
          <w:tcPr>
            <w:tcW w:w="534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E742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34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Дата осмотра</w:t>
            </w:r>
          </w:p>
        </w:tc>
        <w:tc>
          <w:tcPr>
            <w:tcW w:w="1134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Адреса объектов</w:t>
            </w:r>
          </w:p>
        </w:tc>
        <w:tc>
          <w:tcPr>
            <w:tcW w:w="1701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Наименование детского игрового оборудования</w:t>
            </w:r>
          </w:p>
        </w:tc>
        <w:tc>
          <w:tcPr>
            <w:tcW w:w="1701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Результат осмотра (оценка технического состояния)</w:t>
            </w:r>
          </w:p>
        </w:tc>
        <w:tc>
          <w:tcPr>
            <w:tcW w:w="1895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Предложения по устранению дефекта</w:t>
            </w:r>
          </w:p>
        </w:tc>
        <w:tc>
          <w:tcPr>
            <w:tcW w:w="1755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Подпись ответственного лица</w:t>
            </w:r>
          </w:p>
        </w:tc>
      </w:tr>
      <w:tr w:rsidR="001156BD" w:rsidRPr="00CE742C" w:rsidTr="00CE742C">
        <w:tc>
          <w:tcPr>
            <w:tcW w:w="534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55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156BD" w:rsidRDefault="001156BD" w:rsidP="001A4D6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156BD" w:rsidRPr="00A021F3" w:rsidRDefault="001156BD" w:rsidP="001A4D6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Журнал ежегодного основного осмотра оборудования</w:t>
      </w:r>
    </w:p>
    <w:p w:rsidR="001156BD" w:rsidRPr="00A021F3" w:rsidRDefault="001156BD" w:rsidP="001A4D6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детских игровых площадок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3"/>
        <w:gridCol w:w="922"/>
        <w:gridCol w:w="1011"/>
        <w:gridCol w:w="1503"/>
        <w:gridCol w:w="1384"/>
        <w:gridCol w:w="1410"/>
        <w:gridCol w:w="1600"/>
        <w:gridCol w:w="1561"/>
      </w:tblGrid>
      <w:tr w:rsidR="001156BD" w:rsidRPr="00CE742C" w:rsidTr="00CE742C">
        <w:tc>
          <w:tcPr>
            <w:tcW w:w="507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E742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024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Дата осмотра</w:t>
            </w:r>
          </w:p>
        </w:tc>
        <w:tc>
          <w:tcPr>
            <w:tcW w:w="1126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Адреса объектов</w:t>
            </w:r>
          </w:p>
        </w:tc>
        <w:tc>
          <w:tcPr>
            <w:tcW w:w="1689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Наименование детского игрового оборудования</w:t>
            </w:r>
          </w:p>
        </w:tc>
        <w:tc>
          <w:tcPr>
            <w:tcW w:w="1552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Результат осмотра (оценка технического состояния)</w:t>
            </w:r>
          </w:p>
        </w:tc>
        <w:tc>
          <w:tcPr>
            <w:tcW w:w="1582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Предложения по устранению дефекта</w:t>
            </w:r>
          </w:p>
        </w:tc>
        <w:tc>
          <w:tcPr>
            <w:tcW w:w="1755" w:type="dxa"/>
          </w:tcPr>
          <w:p w:rsidR="001156BD" w:rsidRPr="00CE742C" w:rsidRDefault="001156BD" w:rsidP="00CE742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Должность, Ф.И.О. лиц производивших осмотр</w:t>
            </w:r>
          </w:p>
        </w:tc>
        <w:tc>
          <w:tcPr>
            <w:tcW w:w="619" w:type="dxa"/>
          </w:tcPr>
          <w:p w:rsidR="001156BD" w:rsidRPr="00CE742C" w:rsidRDefault="001156BD" w:rsidP="00CE742C">
            <w:pPr>
              <w:spacing w:after="0" w:line="240" w:lineRule="auto"/>
              <w:ind w:left="-304" w:firstLine="304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742C">
              <w:rPr>
                <w:rFonts w:ascii="Times New Roman" w:hAnsi="Times New Roman"/>
                <w:b/>
                <w:lang w:eastAsia="ru-RU"/>
              </w:rPr>
              <w:t>Подпись ответственного лица</w:t>
            </w:r>
          </w:p>
        </w:tc>
      </w:tr>
      <w:tr w:rsidR="001156BD" w:rsidRPr="00CE742C" w:rsidTr="00CE742C">
        <w:tc>
          <w:tcPr>
            <w:tcW w:w="507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4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2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82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55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9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Pr="00005D84" w:rsidRDefault="001156BD" w:rsidP="00005D84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05D84">
        <w:rPr>
          <w:rFonts w:ascii="Times New Roman" w:hAnsi="Times New Roman"/>
          <w:sz w:val="24"/>
          <w:szCs w:val="24"/>
          <w:lang w:eastAsia="ru-RU"/>
        </w:rPr>
        <w:t>Приложение № 4</w:t>
      </w:r>
    </w:p>
    <w:p w:rsidR="001156BD" w:rsidRPr="00005D84" w:rsidRDefault="001156BD" w:rsidP="00005D84">
      <w:pPr>
        <w:shd w:val="clear" w:color="auto" w:fill="FFFFFF"/>
        <w:spacing w:after="0" w:line="240" w:lineRule="auto"/>
        <w:ind w:firstLine="510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05D84">
        <w:rPr>
          <w:rFonts w:ascii="Times New Roman" w:hAnsi="Times New Roman"/>
          <w:sz w:val="24"/>
          <w:szCs w:val="24"/>
          <w:lang w:eastAsia="ru-RU"/>
        </w:rPr>
        <w:t>к постановлению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05D84">
        <w:rPr>
          <w:rFonts w:ascii="Times New Roman" w:hAnsi="Times New Roman"/>
          <w:sz w:val="24"/>
          <w:szCs w:val="24"/>
          <w:lang w:eastAsia="ru-RU"/>
        </w:rPr>
        <w:t>администрации</w:t>
      </w:r>
    </w:p>
    <w:p w:rsidR="001156BD" w:rsidRDefault="001156BD" w:rsidP="00005D84">
      <w:pPr>
        <w:shd w:val="clear" w:color="auto" w:fill="FFFFFF"/>
        <w:spacing w:after="0" w:line="240" w:lineRule="auto"/>
        <w:ind w:firstLine="5103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Татарского сельсовета</w:t>
      </w:r>
    </w:p>
    <w:p w:rsidR="001156BD" w:rsidRDefault="001156BD" w:rsidP="00005D84">
      <w:pPr>
        <w:shd w:val="clear" w:color="auto" w:fill="FFFFFF"/>
        <w:spacing w:after="0" w:line="240" w:lineRule="auto"/>
        <w:ind w:firstLine="5103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Черепановского</w:t>
      </w:r>
      <w:r w:rsidRPr="00005D84">
        <w:rPr>
          <w:rFonts w:ascii="Times New Roman" w:hAnsi="Times New Roman"/>
          <w:sz w:val="24"/>
          <w:szCs w:val="24"/>
          <w:lang w:eastAsia="ru-RU"/>
        </w:rPr>
        <w:t xml:space="preserve"> района</w:t>
      </w:r>
    </w:p>
    <w:p w:rsidR="001156BD" w:rsidRPr="00005D84" w:rsidRDefault="001156BD" w:rsidP="00005D84">
      <w:pPr>
        <w:shd w:val="clear" w:color="auto" w:fill="FFFFFF"/>
        <w:spacing w:after="0" w:line="240" w:lineRule="auto"/>
        <w:ind w:firstLine="5103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1156BD" w:rsidRPr="00005D84" w:rsidRDefault="001156BD" w:rsidP="00005D84">
      <w:pPr>
        <w:shd w:val="clear" w:color="auto" w:fill="FFFFFF"/>
        <w:spacing w:after="0" w:line="240" w:lineRule="auto"/>
        <w:ind w:firstLine="510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05D84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 xml:space="preserve">07.02.2019г </w:t>
      </w:r>
      <w:r w:rsidRPr="00005D84">
        <w:rPr>
          <w:rFonts w:ascii="Times New Roman" w:hAnsi="Times New Roman"/>
          <w:sz w:val="24"/>
          <w:szCs w:val="24"/>
          <w:lang w:eastAsia="ru-RU"/>
        </w:rPr>
        <w:t xml:space="preserve"> №</w:t>
      </w:r>
      <w:r>
        <w:rPr>
          <w:rFonts w:ascii="Times New Roman" w:hAnsi="Times New Roman"/>
          <w:sz w:val="24"/>
          <w:szCs w:val="24"/>
          <w:lang w:eastAsia="ru-RU"/>
        </w:rPr>
        <w:t xml:space="preserve"> 10</w:t>
      </w:r>
      <w:r w:rsidRPr="00005D84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1156BD" w:rsidRPr="00005D84" w:rsidRDefault="001156BD" w:rsidP="00005D84">
      <w:pPr>
        <w:shd w:val="clear" w:color="auto" w:fill="FFFFFF"/>
        <w:spacing w:after="0" w:line="240" w:lineRule="auto"/>
        <w:ind w:firstLine="510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156BD" w:rsidRPr="00A021F3" w:rsidRDefault="001156BD" w:rsidP="003070F8">
      <w:pPr>
        <w:shd w:val="clear" w:color="auto" w:fill="FFFFFF"/>
        <w:spacing w:after="0" w:line="240" w:lineRule="auto"/>
        <w:ind w:firstLine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3070F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7156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Акт </w:t>
      </w:r>
    </w:p>
    <w:p w:rsidR="001156BD" w:rsidRPr="00A021F3" w:rsidRDefault="001156BD" w:rsidP="003070F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71561">
        <w:rPr>
          <w:rFonts w:ascii="Times New Roman" w:hAnsi="Times New Roman"/>
          <w:b/>
          <w:bCs/>
          <w:sz w:val="28"/>
          <w:szCs w:val="28"/>
          <w:lang w:eastAsia="ru-RU"/>
        </w:rPr>
        <w:t>осмотра детской игровой площадки</w:t>
      </w:r>
    </w:p>
    <w:p w:rsidR="001156BD" w:rsidRDefault="001156BD" w:rsidP="001A4D6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156BD" w:rsidRDefault="001156BD" w:rsidP="001A4D6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от "___" ________</w:t>
      </w:r>
      <w:r>
        <w:rPr>
          <w:rFonts w:ascii="Times New Roman" w:hAnsi="Times New Roman"/>
          <w:sz w:val="28"/>
          <w:szCs w:val="28"/>
          <w:lang w:eastAsia="ru-RU"/>
        </w:rPr>
        <w:t>20___г   №___</w:t>
      </w:r>
      <w:r w:rsidRPr="00A021F3">
        <w:rPr>
          <w:rFonts w:ascii="Times New Roman" w:hAnsi="Times New Roman"/>
          <w:sz w:val="28"/>
          <w:szCs w:val="28"/>
          <w:lang w:eastAsia="ru-RU"/>
        </w:rPr>
        <w:t> </w:t>
      </w:r>
    </w:p>
    <w:p w:rsidR="001156BD" w:rsidRPr="00A021F3" w:rsidRDefault="001156BD" w:rsidP="001A4D6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156BD" w:rsidRPr="00A021F3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Владелец (балансодержатель) </w:t>
      </w:r>
      <w:r w:rsidRPr="00A021F3">
        <w:rPr>
          <w:rFonts w:ascii="Times New Roman" w:hAnsi="Times New Roman"/>
          <w:sz w:val="28"/>
          <w:szCs w:val="28"/>
          <w:u w:val="single"/>
          <w:lang w:eastAsia="ru-RU"/>
        </w:rPr>
        <w:t xml:space="preserve">Администрация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Татарского сельсовета Черепановского района Новосибирской области:</w:t>
      </w:r>
    </w:p>
    <w:p w:rsidR="001156BD" w:rsidRPr="00A021F3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Комиссией в составе: 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</w:t>
      </w:r>
    </w:p>
    <w:p w:rsidR="001156BD" w:rsidRPr="00A021F3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1156BD" w:rsidRPr="00A021F3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Проведена   проверка   состояния элементов детской игровой площадки по адресу: 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</w:t>
      </w: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</w:t>
      </w:r>
    </w:p>
    <w:p w:rsidR="001156BD" w:rsidRPr="00A021F3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Проверкой установлено: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4"/>
        <w:gridCol w:w="2818"/>
        <w:gridCol w:w="2193"/>
        <w:gridCol w:w="2410"/>
        <w:gridCol w:w="1842"/>
      </w:tblGrid>
      <w:tr w:rsidR="001156BD" w:rsidRPr="00CE742C" w:rsidTr="00CE742C">
        <w:tc>
          <w:tcPr>
            <w:tcW w:w="484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742C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818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742C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оборудования</w:t>
            </w:r>
          </w:p>
        </w:tc>
        <w:tc>
          <w:tcPr>
            <w:tcW w:w="2193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742C">
              <w:rPr>
                <w:rFonts w:ascii="Times New Roman" w:hAnsi="Times New Roman"/>
                <w:sz w:val="28"/>
                <w:szCs w:val="28"/>
                <w:lang w:eastAsia="ru-RU"/>
              </w:rPr>
              <w:t>Выявленный дефект</w:t>
            </w:r>
          </w:p>
        </w:tc>
        <w:tc>
          <w:tcPr>
            <w:tcW w:w="2410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742C">
              <w:rPr>
                <w:rFonts w:ascii="Times New Roman" w:hAnsi="Times New Roman"/>
                <w:sz w:val="28"/>
                <w:szCs w:val="28"/>
                <w:lang w:eastAsia="ru-RU"/>
              </w:rPr>
              <w:t>Результат осмотра</w:t>
            </w:r>
          </w:p>
        </w:tc>
        <w:tc>
          <w:tcPr>
            <w:tcW w:w="1842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742C">
              <w:rPr>
                <w:rFonts w:ascii="Times New Roman" w:hAnsi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1156BD" w:rsidRPr="00CE742C" w:rsidTr="00CE742C">
        <w:tc>
          <w:tcPr>
            <w:tcW w:w="484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18" w:type="dxa"/>
          </w:tcPr>
          <w:p w:rsidR="001156BD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93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1156BD" w:rsidRPr="00CE742C" w:rsidRDefault="001156BD" w:rsidP="00CE74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Pr="00A021F3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Проведенный осмотр и проверка работоспособности оборудования детской игровой площадки свидетельствует о следующем:</w:t>
      </w:r>
    </w:p>
    <w:p w:rsidR="001156BD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1156BD" w:rsidRPr="00A021F3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56BD" w:rsidRPr="00A021F3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Акт составлен в 2-х экземплярах.</w:t>
      </w:r>
    </w:p>
    <w:p w:rsidR="001156BD" w:rsidRPr="00A021F3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Приложение: фотоматериалы на ____ листах.</w:t>
      </w:r>
    </w:p>
    <w:p w:rsidR="001156BD" w:rsidRPr="00A021F3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Члены комиссии:</w:t>
      </w:r>
    </w:p>
    <w:p w:rsidR="001156BD" w:rsidRPr="00A021F3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_______________________________                                            ____________</w:t>
      </w:r>
    </w:p>
    <w:p w:rsidR="001156BD" w:rsidRPr="00A021F3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_______________________________                                            ____________</w:t>
      </w:r>
    </w:p>
    <w:p w:rsidR="001156BD" w:rsidRPr="00A021F3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_______________________________                                            ____________</w:t>
      </w:r>
    </w:p>
    <w:p w:rsidR="001156BD" w:rsidRPr="00A021F3" w:rsidRDefault="001156BD" w:rsidP="001A4D6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21F3">
        <w:rPr>
          <w:rFonts w:ascii="Times New Roman" w:hAnsi="Times New Roman"/>
          <w:sz w:val="28"/>
          <w:szCs w:val="28"/>
          <w:lang w:eastAsia="ru-RU"/>
        </w:rPr>
        <w:t> </w:t>
      </w:r>
    </w:p>
    <w:p w:rsidR="001156BD" w:rsidRDefault="001156BD" w:rsidP="007A57C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1156BD" w:rsidSect="00276EC1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156BD" w:rsidRPr="00771561" w:rsidRDefault="001156BD" w:rsidP="007A57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156BD" w:rsidRPr="00771561" w:rsidSect="007A57CE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348C1"/>
    <w:multiLevelType w:val="multilevel"/>
    <w:tmpl w:val="CC3EEB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854639"/>
    <w:multiLevelType w:val="multilevel"/>
    <w:tmpl w:val="6596A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5787682"/>
    <w:multiLevelType w:val="multilevel"/>
    <w:tmpl w:val="CC741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A275E13"/>
    <w:multiLevelType w:val="multilevel"/>
    <w:tmpl w:val="6DA602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57C19D3"/>
    <w:multiLevelType w:val="multilevel"/>
    <w:tmpl w:val="BECC47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EF16343"/>
    <w:multiLevelType w:val="multilevel"/>
    <w:tmpl w:val="7AB26D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58E1735"/>
    <w:multiLevelType w:val="multilevel"/>
    <w:tmpl w:val="F1EC7F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6C90"/>
    <w:rsid w:val="00005D84"/>
    <w:rsid w:val="0008751A"/>
    <w:rsid w:val="000A7066"/>
    <w:rsid w:val="000F519D"/>
    <w:rsid w:val="001156BD"/>
    <w:rsid w:val="001276A9"/>
    <w:rsid w:val="00134389"/>
    <w:rsid w:val="001A4D6C"/>
    <w:rsid w:val="00260320"/>
    <w:rsid w:val="00276D80"/>
    <w:rsid w:val="00276EC1"/>
    <w:rsid w:val="003070F8"/>
    <w:rsid w:val="00377189"/>
    <w:rsid w:val="003B6758"/>
    <w:rsid w:val="0045661C"/>
    <w:rsid w:val="00465190"/>
    <w:rsid w:val="0047512D"/>
    <w:rsid w:val="00526D04"/>
    <w:rsid w:val="00554437"/>
    <w:rsid w:val="005D3174"/>
    <w:rsid w:val="0060103F"/>
    <w:rsid w:val="00630A7F"/>
    <w:rsid w:val="006506FD"/>
    <w:rsid w:val="006800A0"/>
    <w:rsid w:val="006B6737"/>
    <w:rsid w:val="006C3D0F"/>
    <w:rsid w:val="00771561"/>
    <w:rsid w:val="007A57CE"/>
    <w:rsid w:val="007F411E"/>
    <w:rsid w:val="008308A7"/>
    <w:rsid w:val="00856C90"/>
    <w:rsid w:val="00922B22"/>
    <w:rsid w:val="00947380"/>
    <w:rsid w:val="00A021F3"/>
    <w:rsid w:val="00AE2BA2"/>
    <w:rsid w:val="00AE4D1B"/>
    <w:rsid w:val="00AF2B71"/>
    <w:rsid w:val="00B64FB1"/>
    <w:rsid w:val="00BA5F6B"/>
    <w:rsid w:val="00BB4815"/>
    <w:rsid w:val="00BD6EDC"/>
    <w:rsid w:val="00C044B9"/>
    <w:rsid w:val="00C35026"/>
    <w:rsid w:val="00C55E52"/>
    <w:rsid w:val="00C56259"/>
    <w:rsid w:val="00CE742C"/>
    <w:rsid w:val="00D37BEA"/>
    <w:rsid w:val="00E84277"/>
    <w:rsid w:val="00E950FA"/>
    <w:rsid w:val="00F04FB4"/>
    <w:rsid w:val="00FE3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380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6C9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56C90"/>
    <w:rPr>
      <w:rFonts w:ascii="Cambria" w:hAnsi="Cambria" w:cs="Times New Roman"/>
      <w:b/>
      <w:bCs/>
      <w:color w:val="365F91"/>
      <w:sz w:val="28"/>
      <w:szCs w:val="28"/>
    </w:rPr>
  </w:style>
  <w:style w:type="character" w:styleId="Hyperlink">
    <w:name w:val="Hyperlink"/>
    <w:basedOn w:val="DefaultParagraphFont"/>
    <w:uiPriority w:val="99"/>
    <w:rsid w:val="00856C9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A4D6C"/>
    <w:pPr>
      <w:ind w:left="720"/>
      <w:contextualSpacing/>
    </w:pPr>
  </w:style>
  <w:style w:type="paragraph" w:customStyle="1" w:styleId="p8">
    <w:name w:val="p8"/>
    <w:basedOn w:val="Normal"/>
    <w:uiPriority w:val="99"/>
    <w:rsid w:val="00C562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Normal"/>
    <w:uiPriority w:val="99"/>
    <w:rsid w:val="00C562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C3502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554437"/>
    <w:pPr>
      <w:widowControl w:val="0"/>
      <w:snapToGrid w:val="0"/>
      <w:ind w:right="19772"/>
    </w:pPr>
    <w:rPr>
      <w:rFonts w:ascii="Courier New" w:eastAsia="Times New Roman" w:hAnsi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76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6E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52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23800500.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87</TotalTime>
  <Pages>8</Pages>
  <Words>1519</Words>
  <Characters>8664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Админ</cp:lastModifiedBy>
  <cp:revision>9</cp:revision>
  <cp:lastPrinted>2019-02-07T08:39:00Z</cp:lastPrinted>
  <dcterms:created xsi:type="dcterms:W3CDTF">2018-05-30T11:09:00Z</dcterms:created>
  <dcterms:modified xsi:type="dcterms:W3CDTF">2019-02-07T08:42:00Z</dcterms:modified>
</cp:coreProperties>
</file>